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8E3F8" w14:textId="77777777" w:rsidR="00D06278" w:rsidRPr="006E3F78" w:rsidRDefault="001A4154" w:rsidP="00DE7D83">
      <w:pPr>
        <w:pStyle w:val="Title"/>
        <w:ind w:left="0"/>
      </w:pPr>
      <w:r>
        <w:rPr>
          <w:rFonts w:ascii="Times New Roman" w:eastAsia="Times New Roman" w:hAnsi="Times New Roman" w:cs="Times New Roman"/>
          <w:b w:val="0"/>
          <w:bCs w:val="0"/>
          <w:noProof/>
          <w:kern w:val="36"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EF8E410" wp14:editId="1EF8E411">
            <wp:simplePos x="0" y="0"/>
            <wp:positionH relativeFrom="margin">
              <wp:posOffset>5010150</wp:posOffset>
            </wp:positionH>
            <wp:positionV relativeFrom="paragraph">
              <wp:posOffset>-934720</wp:posOffset>
            </wp:positionV>
            <wp:extent cx="1440958" cy="129540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venlogo_navy_tag_cop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95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6F9F" w:rsidRPr="00DE7D83">
        <w:rPr>
          <w:sz w:val="52"/>
          <w:szCs w:val="52"/>
        </w:rPr>
        <w:t>Memo</w:t>
      </w:r>
    </w:p>
    <w:p w14:paraId="1EF8E3F9" w14:textId="77777777" w:rsidR="00DB1898" w:rsidRPr="00A161B8" w:rsidRDefault="00DE7D83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To</w:t>
      </w:r>
      <w:r w:rsidR="00DB1898" w:rsidRPr="00A161B8">
        <w:rPr>
          <w:b/>
          <w:sz w:val="24"/>
          <w:szCs w:val="24"/>
        </w:rPr>
        <w:t>:</w:t>
      </w:r>
      <w:r w:rsidR="00296DDA">
        <w:rPr>
          <w:sz w:val="24"/>
          <w:szCs w:val="24"/>
        </w:rPr>
        <w:t xml:space="preserve"> Directors</w:t>
      </w:r>
    </w:p>
    <w:p w14:paraId="1EF8E3FA" w14:textId="77777777" w:rsidR="00DB1898" w:rsidRPr="00A161B8" w:rsidRDefault="00DB1898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From:</w:t>
      </w:r>
      <w:r w:rsidRPr="00A161B8">
        <w:rPr>
          <w:sz w:val="24"/>
          <w:szCs w:val="24"/>
        </w:rPr>
        <w:t xml:space="preserve"> HR Department</w:t>
      </w:r>
    </w:p>
    <w:p w14:paraId="1EF8E3FB" w14:textId="77777777" w:rsidR="00DB1898" w:rsidRPr="00A161B8" w:rsidRDefault="00DE7D83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c.c.</w:t>
      </w:r>
      <w:r w:rsidR="004F0638" w:rsidRPr="00A161B8">
        <w:rPr>
          <w:b/>
          <w:sz w:val="24"/>
          <w:szCs w:val="24"/>
        </w:rPr>
        <w:t>:</w:t>
      </w:r>
      <w:r w:rsidR="004F0638" w:rsidRPr="00A161B8">
        <w:rPr>
          <w:sz w:val="24"/>
          <w:szCs w:val="24"/>
        </w:rPr>
        <w:t xml:space="preserve"> </w:t>
      </w:r>
      <w:r w:rsidR="004E3CCB">
        <w:rPr>
          <w:sz w:val="24"/>
          <w:szCs w:val="24"/>
        </w:rPr>
        <w:t>Stu Butler</w:t>
      </w:r>
    </w:p>
    <w:p w14:paraId="1EF8E3FC" w14:textId="77777777" w:rsidR="00DB1898" w:rsidRPr="00A161B8" w:rsidRDefault="00DB1898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Date:</w:t>
      </w:r>
      <w:r w:rsidR="00B16109">
        <w:rPr>
          <w:sz w:val="24"/>
          <w:szCs w:val="24"/>
        </w:rPr>
        <w:t xml:space="preserve"> </w:t>
      </w:r>
      <w:r w:rsidR="00296DDA">
        <w:rPr>
          <w:sz w:val="24"/>
          <w:szCs w:val="24"/>
        </w:rPr>
        <w:t>December 03, 2015</w:t>
      </w:r>
    </w:p>
    <w:p w14:paraId="1EF8E3FD" w14:textId="77777777" w:rsidR="00952640" w:rsidRPr="00A161B8" w:rsidRDefault="00952640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Re</w:t>
      </w:r>
      <w:r w:rsidR="004E3CCB">
        <w:rPr>
          <w:sz w:val="24"/>
          <w:szCs w:val="24"/>
        </w:rPr>
        <w:t>: 90 Day Performance Review Process</w:t>
      </w:r>
    </w:p>
    <w:p w14:paraId="1EF8E3FE" w14:textId="77777777" w:rsidR="00DB1898" w:rsidRPr="00DB1898" w:rsidRDefault="00952640" w:rsidP="00DB1898">
      <w:r>
        <w:t>__________________________________________________________________________________</w:t>
      </w:r>
    </w:p>
    <w:p w14:paraId="1EF8E3FF" w14:textId="77777777" w:rsidR="005018AF" w:rsidRDefault="0055441C" w:rsidP="005018AF">
      <w:pPr>
        <w:pStyle w:val="ListParagraph"/>
        <w:numPr>
          <w:ilvl w:val="0"/>
          <w:numId w:val="5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After the </w:t>
      </w:r>
      <w:r w:rsidRPr="0055441C">
        <w:rPr>
          <w:b/>
          <w:sz w:val="24"/>
          <w:szCs w:val="24"/>
        </w:rPr>
        <w:t>first 80 days of employment</w:t>
      </w:r>
      <w:r>
        <w:rPr>
          <w:sz w:val="24"/>
          <w:szCs w:val="24"/>
        </w:rPr>
        <w:t xml:space="preserve"> a notification from the HR Department will be sent</w:t>
      </w:r>
      <w:r w:rsidR="00134317">
        <w:rPr>
          <w:sz w:val="24"/>
          <w:szCs w:val="24"/>
        </w:rPr>
        <w:t xml:space="preserve"> to the Directors reminding you</w:t>
      </w:r>
      <w:r>
        <w:rPr>
          <w:sz w:val="24"/>
          <w:szCs w:val="24"/>
        </w:rPr>
        <w:t xml:space="preserve"> to</w:t>
      </w:r>
      <w:r w:rsidR="00AA4A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complete a 90 Day Performance Review for a specific employee. </w:t>
      </w:r>
    </w:p>
    <w:p w14:paraId="1EF8E400" w14:textId="77777777" w:rsidR="00AA4A7E" w:rsidRDefault="00AA4A7E" w:rsidP="00AA4A7E">
      <w:pPr>
        <w:pStyle w:val="ListParagraph"/>
        <w:spacing w:after="200"/>
        <w:rPr>
          <w:sz w:val="24"/>
          <w:szCs w:val="24"/>
        </w:rPr>
      </w:pPr>
    </w:p>
    <w:p w14:paraId="1EF8E401" w14:textId="77777777" w:rsidR="00273D4E" w:rsidRPr="00D4356C" w:rsidRDefault="0055441C" w:rsidP="00D4356C">
      <w:pPr>
        <w:pStyle w:val="ListParagraph"/>
        <w:numPr>
          <w:ilvl w:val="0"/>
          <w:numId w:val="5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Directors </w:t>
      </w:r>
      <w:r w:rsidR="00AA4A7E">
        <w:rPr>
          <w:sz w:val="24"/>
          <w:szCs w:val="24"/>
        </w:rPr>
        <w:t xml:space="preserve">will </w:t>
      </w:r>
      <w:r>
        <w:rPr>
          <w:sz w:val="24"/>
          <w:szCs w:val="24"/>
        </w:rPr>
        <w:t xml:space="preserve">review and complete </w:t>
      </w:r>
      <w:r w:rsidR="00E204B5">
        <w:rPr>
          <w:sz w:val="24"/>
          <w:szCs w:val="24"/>
        </w:rPr>
        <w:t xml:space="preserve">a </w:t>
      </w:r>
      <w:r>
        <w:rPr>
          <w:sz w:val="24"/>
          <w:szCs w:val="24"/>
        </w:rPr>
        <w:t>90 Day Performance Review</w:t>
      </w:r>
      <w:r w:rsidR="005240C5">
        <w:rPr>
          <w:sz w:val="24"/>
          <w:szCs w:val="24"/>
        </w:rPr>
        <w:t xml:space="preserve"> for the employee</w:t>
      </w:r>
      <w:r>
        <w:rPr>
          <w:sz w:val="24"/>
          <w:szCs w:val="24"/>
        </w:rPr>
        <w:t xml:space="preserve">. </w:t>
      </w:r>
    </w:p>
    <w:p w14:paraId="1EF8E402" w14:textId="77777777" w:rsidR="00273D4E" w:rsidRPr="00273D4E" w:rsidRDefault="00273D4E" w:rsidP="00273D4E">
      <w:pPr>
        <w:pStyle w:val="ListParagraph"/>
        <w:spacing w:after="200"/>
        <w:rPr>
          <w:sz w:val="24"/>
          <w:szCs w:val="24"/>
        </w:rPr>
      </w:pPr>
    </w:p>
    <w:p w14:paraId="1EF8E403" w14:textId="77777777" w:rsidR="00AA4A7E" w:rsidRPr="00134317" w:rsidRDefault="00B27397" w:rsidP="00134317">
      <w:pPr>
        <w:pStyle w:val="ListParagraph"/>
        <w:numPr>
          <w:ilvl w:val="0"/>
          <w:numId w:val="5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Directors </w:t>
      </w:r>
      <w:r w:rsidR="00F510C1">
        <w:rPr>
          <w:sz w:val="24"/>
          <w:szCs w:val="24"/>
        </w:rPr>
        <w:t xml:space="preserve">will </w:t>
      </w:r>
      <w:r>
        <w:rPr>
          <w:sz w:val="24"/>
          <w:szCs w:val="24"/>
        </w:rPr>
        <w:t>s</w:t>
      </w:r>
      <w:r w:rsidR="0055441C">
        <w:rPr>
          <w:sz w:val="24"/>
          <w:szCs w:val="24"/>
        </w:rPr>
        <w:t>it down</w:t>
      </w:r>
      <w:r>
        <w:rPr>
          <w:sz w:val="24"/>
          <w:szCs w:val="24"/>
        </w:rPr>
        <w:t xml:space="preserve"> with the employee</w:t>
      </w:r>
      <w:r w:rsidR="005240C5">
        <w:rPr>
          <w:sz w:val="24"/>
          <w:szCs w:val="24"/>
        </w:rPr>
        <w:t xml:space="preserve"> </w:t>
      </w:r>
      <w:r w:rsidR="00D047A8">
        <w:rPr>
          <w:sz w:val="24"/>
          <w:szCs w:val="24"/>
        </w:rPr>
        <w:t xml:space="preserve">and </w:t>
      </w:r>
      <w:r w:rsidR="005240C5">
        <w:rPr>
          <w:sz w:val="24"/>
          <w:szCs w:val="24"/>
        </w:rPr>
        <w:t xml:space="preserve">their immediate supervisor to </w:t>
      </w:r>
      <w:r w:rsidR="00D047A8">
        <w:rPr>
          <w:sz w:val="24"/>
          <w:szCs w:val="24"/>
        </w:rPr>
        <w:t>discuss</w:t>
      </w:r>
      <w:r w:rsidR="0055441C">
        <w:rPr>
          <w:sz w:val="24"/>
          <w:szCs w:val="24"/>
        </w:rPr>
        <w:t xml:space="preserve"> the 90 Day Perform</w:t>
      </w:r>
      <w:r>
        <w:rPr>
          <w:sz w:val="24"/>
          <w:szCs w:val="24"/>
        </w:rPr>
        <w:t>ance Review</w:t>
      </w:r>
      <w:r w:rsidR="005240C5">
        <w:rPr>
          <w:sz w:val="24"/>
          <w:szCs w:val="24"/>
        </w:rPr>
        <w:t xml:space="preserve">. </w:t>
      </w:r>
    </w:p>
    <w:p w14:paraId="1EF8E404" w14:textId="77777777" w:rsidR="00AA4A7E" w:rsidRDefault="00AA4A7E" w:rsidP="00AA4A7E">
      <w:pPr>
        <w:pStyle w:val="ListParagraph"/>
        <w:spacing w:after="200"/>
        <w:rPr>
          <w:sz w:val="24"/>
          <w:szCs w:val="24"/>
        </w:rPr>
      </w:pPr>
    </w:p>
    <w:p w14:paraId="1EF8E405" w14:textId="77777777" w:rsidR="00AA4A7E" w:rsidRDefault="005240C5" w:rsidP="005018AF">
      <w:pPr>
        <w:pStyle w:val="ListParagraph"/>
        <w:numPr>
          <w:ilvl w:val="0"/>
          <w:numId w:val="5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For hourly employees whose starting pay rate was $8.00, i</w:t>
      </w:r>
      <w:r w:rsidR="00AA4A7E">
        <w:rPr>
          <w:sz w:val="24"/>
          <w:szCs w:val="24"/>
        </w:rPr>
        <w:t>f the</w:t>
      </w:r>
      <w:r>
        <w:rPr>
          <w:sz w:val="24"/>
          <w:szCs w:val="24"/>
        </w:rPr>
        <w:t xml:space="preserve">ir </w:t>
      </w:r>
      <w:r w:rsidR="00F80E92">
        <w:rPr>
          <w:sz w:val="24"/>
          <w:szCs w:val="24"/>
        </w:rPr>
        <w:t>90 Day P</w:t>
      </w:r>
      <w:r w:rsidR="00AA4A7E">
        <w:rPr>
          <w:sz w:val="24"/>
          <w:szCs w:val="24"/>
        </w:rPr>
        <w:t xml:space="preserve">erformance is </w:t>
      </w:r>
      <w:r w:rsidR="00AA4A7E" w:rsidRPr="00E204B5">
        <w:rPr>
          <w:b/>
          <w:color w:val="FF0000"/>
          <w:sz w:val="24"/>
          <w:szCs w:val="24"/>
        </w:rPr>
        <w:t>satisfactory</w:t>
      </w:r>
      <w:r w:rsidR="00AA4A7E">
        <w:rPr>
          <w:sz w:val="24"/>
          <w:szCs w:val="24"/>
        </w:rPr>
        <w:t>, the employee</w:t>
      </w:r>
      <w:r w:rsidR="00134317">
        <w:rPr>
          <w:sz w:val="24"/>
          <w:szCs w:val="24"/>
        </w:rPr>
        <w:t>’s pay rate will be raised from $8.00 to $8.50</w:t>
      </w:r>
      <w:r w:rsidR="00AA4A7E">
        <w:rPr>
          <w:sz w:val="24"/>
          <w:szCs w:val="24"/>
        </w:rPr>
        <w:t xml:space="preserve"> </w:t>
      </w:r>
      <w:r w:rsidR="00AA4A7E" w:rsidRPr="00AA4A7E">
        <w:rPr>
          <w:b/>
          <w:sz w:val="24"/>
          <w:szCs w:val="24"/>
        </w:rPr>
        <w:t>effective the first day of the next pay period.</w:t>
      </w:r>
      <w:r w:rsidR="00AA4A7E">
        <w:rPr>
          <w:sz w:val="24"/>
          <w:szCs w:val="24"/>
        </w:rPr>
        <w:t xml:space="preserve"> </w:t>
      </w:r>
      <w:r w:rsidR="00F510C1">
        <w:rPr>
          <w:sz w:val="24"/>
          <w:szCs w:val="24"/>
        </w:rPr>
        <w:t>Please communicate this with</w:t>
      </w:r>
      <w:r w:rsidR="00273D4E">
        <w:rPr>
          <w:sz w:val="24"/>
          <w:szCs w:val="24"/>
        </w:rPr>
        <w:t xml:space="preserve"> the employee. </w:t>
      </w:r>
    </w:p>
    <w:p w14:paraId="1EF8E406" w14:textId="77777777" w:rsidR="00AA4A7E" w:rsidRPr="00AA4A7E" w:rsidRDefault="00AA4A7E" w:rsidP="00AA4A7E">
      <w:pPr>
        <w:pStyle w:val="ListParagraph"/>
        <w:rPr>
          <w:sz w:val="24"/>
          <w:szCs w:val="24"/>
        </w:rPr>
      </w:pPr>
    </w:p>
    <w:p w14:paraId="1EF8E407" w14:textId="77777777" w:rsidR="005018AF" w:rsidRDefault="00AA4A7E" w:rsidP="005018AF">
      <w:pPr>
        <w:pStyle w:val="ListParagraph"/>
        <w:numPr>
          <w:ilvl w:val="0"/>
          <w:numId w:val="5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If the employee’s </w:t>
      </w:r>
      <w:r w:rsidR="00F80E92">
        <w:rPr>
          <w:sz w:val="24"/>
          <w:szCs w:val="24"/>
        </w:rPr>
        <w:t>90 Day P</w:t>
      </w:r>
      <w:r>
        <w:rPr>
          <w:sz w:val="24"/>
          <w:szCs w:val="24"/>
        </w:rPr>
        <w:t xml:space="preserve">erformance is </w:t>
      </w:r>
      <w:r w:rsidRPr="00E204B5">
        <w:rPr>
          <w:b/>
          <w:color w:val="FF0000"/>
          <w:sz w:val="24"/>
          <w:szCs w:val="24"/>
        </w:rPr>
        <w:t>unsatisfactory</w:t>
      </w:r>
      <w:r w:rsidR="00134317">
        <w:rPr>
          <w:b/>
          <w:color w:val="FF0000"/>
          <w:sz w:val="24"/>
          <w:szCs w:val="24"/>
        </w:rPr>
        <w:t xml:space="preserve"> and documented</w:t>
      </w:r>
      <w:r w:rsidR="00273D4E" w:rsidRPr="001F0318">
        <w:rPr>
          <w:b/>
          <w:sz w:val="24"/>
          <w:szCs w:val="24"/>
        </w:rPr>
        <w:t>,</w:t>
      </w:r>
      <w:r w:rsidR="00134317">
        <w:rPr>
          <w:b/>
          <w:sz w:val="24"/>
          <w:szCs w:val="24"/>
        </w:rPr>
        <w:t xml:space="preserve"> please contact HR regarding termination of employment</w:t>
      </w:r>
      <w:r w:rsidR="001F0318">
        <w:rPr>
          <w:sz w:val="24"/>
          <w:szCs w:val="24"/>
        </w:rPr>
        <w:t>.</w:t>
      </w:r>
    </w:p>
    <w:p w14:paraId="1EF8E408" w14:textId="77777777" w:rsidR="00273D4E" w:rsidRPr="00273D4E" w:rsidRDefault="00273D4E" w:rsidP="00273D4E">
      <w:pPr>
        <w:pStyle w:val="ListParagraph"/>
        <w:rPr>
          <w:sz w:val="24"/>
          <w:szCs w:val="24"/>
        </w:rPr>
      </w:pPr>
    </w:p>
    <w:p w14:paraId="1EF8E409" w14:textId="77777777" w:rsidR="00273D4E" w:rsidRPr="00F510C1" w:rsidRDefault="00273D4E" w:rsidP="005018AF">
      <w:pPr>
        <w:pStyle w:val="ListParagraph"/>
        <w:numPr>
          <w:ilvl w:val="0"/>
          <w:numId w:val="5"/>
        </w:numPr>
        <w:spacing w:after="200"/>
        <w:rPr>
          <w:b/>
          <w:sz w:val="24"/>
          <w:szCs w:val="24"/>
        </w:rPr>
      </w:pPr>
      <w:r>
        <w:rPr>
          <w:sz w:val="24"/>
          <w:szCs w:val="24"/>
        </w:rPr>
        <w:t xml:space="preserve">Directors </w:t>
      </w:r>
      <w:r w:rsidRPr="005240C5">
        <w:rPr>
          <w:b/>
          <w:sz w:val="24"/>
          <w:szCs w:val="24"/>
        </w:rPr>
        <w:t>must</w:t>
      </w:r>
      <w:r>
        <w:rPr>
          <w:sz w:val="24"/>
          <w:szCs w:val="24"/>
        </w:rPr>
        <w:t xml:space="preserve"> </w:t>
      </w:r>
      <w:r w:rsidRPr="00F510C1">
        <w:rPr>
          <w:b/>
          <w:sz w:val="24"/>
          <w:szCs w:val="24"/>
        </w:rPr>
        <w:t>return all 90 Day Performance Reviews to HR</w:t>
      </w:r>
    </w:p>
    <w:p w14:paraId="1EF8E40A" w14:textId="77777777" w:rsidR="00AA4A7E" w:rsidRDefault="00AA4A7E" w:rsidP="00AA4A7E">
      <w:pPr>
        <w:pStyle w:val="ListParagraph"/>
        <w:spacing w:after="200"/>
        <w:rPr>
          <w:sz w:val="24"/>
          <w:szCs w:val="24"/>
        </w:rPr>
      </w:pPr>
    </w:p>
    <w:p w14:paraId="1EF8E40B" w14:textId="77777777" w:rsidR="00D4356C" w:rsidRPr="00F510C1" w:rsidRDefault="00273D4E" w:rsidP="00D4356C">
      <w:pPr>
        <w:pStyle w:val="ListParagraph"/>
        <w:numPr>
          <w:ilvl w:val="0"/>
          <w:numId w:val="5"/>
        </w:numPr>
        <w:spacing w:after="200"/>
        <w:rPr>
          <w:b/>
          <w:sz w:val="24"/>
          <w:szCs w:val="24"/>
        </w:rPr>
      </w:pPr>
      <w:r w:rsidRPr="00273D4E">
        <w:rPr>
          <w:sz w:val="24"/>
          <w:szCs w:val="24"/>
        </w:rPr>
        <w:t xml:space="preserve">Directors </w:t>
      </w:r>
      <w:r w:rsidR="005240C5">
        <w:rPr>
          <w:b/>
          <w:sz w:val="24"/>
          <w:szCs w:val="24"/>
        </w:rPr>
        <w:t xml:space="preserve">must </w:t>
      </w:r>
      <w:r w:rsidR="00D4356C" w:rsidRPr="00F510C1">
        <w:rPr>
          <w:b/>
          <w:sz w:val="24"/>
          <w:szCs w:val="24"/>
        </w:rPr>
        <w:t>notify</w:t>
      </w:r>
      <w:r w:rsidR="001F0318" w:rsidRPr="00F510C1">
        <w:rPr>
          <w:b/>
          <w:sz w:val="24"/>
          <w:szCs w:val="24"/>
        </w:rPr>
        <w:t xml:space="preserve"> HR regarding </w:t>
      </w:r>
      <w:r w:rsidR="00AA4A7E" w:rsidRPr="00F510C1">
        <w:rPr>
          <w:b/>
          <w:sz w:val="24"/>
          <w:szCs w:val="24"/>
        </w:rPr>
        <w:t>pay raises</w:t>
      </w:r>
      <w:r w:rsidRPr="00F510C1">
        <w:rPr>
          <w:b/>
          <w:sz w:val="24"/>
          <w:szCs w:val="24"/>
        </w:rPr>
        <w:t xml:space="preserve"> </w:t>
      </w:r>
    </w:p>
    <w:p w14:paraId="1EF8E40C" w14:textId="77777777" w:rsidR="00D4356C" w:rsidRDefault="00D4356C" w:rsidP="00D4356C">
      <w:pPr>
        <w:pStyle w:val="ListParagraph"/>
        <w:spacing w:after="200"/>
        <w:rPr>
          <w:sz w:val="24"/>
          <w:szCs w:val="24"/>
        </w:rPr>
      </w:pPr>
    </w:p>
    <w:p w14:paraId="1EF8E40D" w14:textId="77777777" w:rsidR="00AA4A7E" w:rsidRDefault="00AA4A7E" w:rsidP="00AA4A7E">
      <w:pPr>
        <w:pStyle w:val="ListParagraph"/>
        <w:numPr>
          <w:ilvl w:val="0"/>
          <w:numId w:val="5"/>
        </w:numPr>
        <w:spacing w:after="200"/>
        <w:rPr>
          <w:sz w:val="24"/>
          <w:szCs w:val="24"/>
        </w:rPr>
      </w:pPr>
      <w:r w:rsidRPr="00273D4E">
        <w:rPr>
          <w:sz w:val="24"/>
          <w:szCs w:val="24"/>
        </w:rPr>
        <w:t xml:space="preserve">HR will forward </w:t>
      </w:r>
      <w:r w:rsidR="00296DDA">
        <w:rPr>
          <w:sz w:val="24"/>
          <w:szCs w:val="24"/>
        </w:rPr>
        <w:t>the pay raise information to the Payroll Department</w:t>
      </w:r>
    </w:p>
    <w:p w14:paraId="1EF8E40E" w14:textId="77777777" w:rsidR="00296DDA" w:rsidRPr="00296DDA" w:rsidRDefault="00296DDA" w:rsidP="00296DDA">
      <w:pPr>
        <w:pStyle w:val="ListParagraph"/>
        <w:rPr>
          <w:sz w:val="24"/>
          <w:szCs w:val="24"/>
        </w:rPr>
      </w:pPr>
    </w:p>
    <w:p w14:paraId="1EF8E40F" w14:textId="77777777" w:rsidR="00D06278" w:rsidRPr="00296DDA" w:rsidRDefault="00296DDA" w:rsidP="00296DDA">
      <w:pPr>
        <w:pStyle w:val="ListParagraph"/>
        <w:numPr>
          <w:ilvl w:val="0"/>
          <w:numId w:val="5"/>
        </w:numPr>
        <w:spacing w:after="200"/>
        <w:rPr>
          <w:rStyle w:val="Heading1Char"/>
          <w:rFonts w:asciiTheme="minorHAnsi" w:eastAsiaTheme="minorHAnsi" w:hAnsiTheme="minorHAnsi" w:cstheme="minorBidi"/>
          <w:b w:val="0"/>
          <w:bCs w:val="0"/>
          <w:color w:val="auto"/>
          <w:sz w:val="32"/>
          <w:szCs w:val="24"/>
        </w:rPr>
      </w:pPr>
      <w:r>
        <w:rPr>
          <w:rFonts w:eastAsia="Times New Roman"/>
          <w:sz w:val="24"/>
        </w:rPr>
        <w:t xml:space="preserve">If the </w:t>
      </w:r>
      <w:proofErr w:type="gramStart"/>
      <w:r w:rsidR="005240C5" w:rsidRPr="005240C5">
        <w:rPr>
          <w:rFonts w:eastAsia="Times New Roman"/>
          <w:sz w:val="24"/>
        </w:rPr>
        <w:t>90 day</w:t>
      </w:r>
      <w:proofErr w:type="gramEnd"/>
      <w:r w:rsidR="005240C5" w:rsidRPr="005240C5">
        <w:rPr>
          <w:rFonts w:eastAsia="Times New Roman"/>
          <w:sz w:val="24"/>
        </w:rPr>
        <w:t xml:space="preserve"> performan</w:t>
      </w:r>
      <w:r>
        <w:rPr>
          <w:rFonts w:eastAsia="Times New Roman"/>
          <w:sz w:val="24"/>
        </w:rPr>
        <w:t xml:space="preserve">ce review is satisfactory HR </w:t>
      </w:r>
      <w:r w:rsidR="005240C5" w:rsidRPr="005240C5">
        <w:rPr>
          <w:rFonts w:eastAsia="Times New Roman"/>
          <w:sz w:val="24"/>
        </w:rPr>
        <w:t xml:space="preserve">will contact </w:t>
      </w:r>
      <w:r>
        <w:rPr>
          <w:rFonts w:eastAsia="Times New Roman"/>
          <w:sz w:val="24"/>
        </w:rPr>
        <w:t xml:space="preserve">the employee to let them </w:t>
      </w:r>
      <w:r w:rsidR="005240C5" w:rsidRPr="005240C5">
        <w:rPr>
          <w:rFonts w:eastAsia="Times New Roman"/>
          <w:sz w:val="24"/>
        </w:rPr>
        <w:t xml:space="preserve">know </w:t>
      </w:r>
      <w:r>
        <w:rPr>
          <w:rFonts w:eastAsia="Times New Roman"/>
          <w:sz w:val="24"/>
        </w:rPr>
        <w:t xml:space="preserve">about </w:t>
      </w:r>
      <w:r w:rsidR="005240C5" w:rsidRPr="005240C5">
        <w:rPr>
          <w:rFonts w:eastAsia="Times New Roman"/>
          <w:sz w:val="24"/>
        </w:rPr>
        <w:t xml:space="preserve">the </w:t>
      </w:r>
      <w:r w:rsidRPr="005240C5">
        <w:rPr>
          <w:rFonts w:eastAsia="Times New Roman"/>
          <w:sz w:val="24"/>
        </w:rPr>
        <w:t>benefits</w:t>
      </w:r>
      <w:r w:rsidR="005240C5" w:rsidRPr="005240C5">
        <w:rPr>
          <w:rFonts w:eastAsia="Times New Roman"/>
          <w:sz w:val="24"/>
        </w:rPr>
        <w:t xml:space="preserve"> that are available to them. </w:t>
      </w:r>
    </w:p>
    <w:sectPr w:rsidR="00D06278" w:rsidRPr="00296DDA" w:rsidSect="00276994">
      <w:footerReference w:type="default" r:id="rId11"/>
      <w:pgSz w:w="12240" w:h="15840"/>
      <w:pgMar w:top="180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CA3C" w14:textId="77777777" w:rsidR="001D523C" w:rsidRDefault="001D523C">
      <w:pPr>
        <w:spacing w:after="0" w:line="240" w:lineRule="auto"/>
      </w:pPr>
      <w:r>
        <w:separator/>
      </w:r>
    </w:p>
  </w:endnote>
  <w:endnote w:type="continuationSeparator" w:id="0">
    <w:p w14:paraId="02AF5015" w14:textId="77777777" w:rsidR="001D523C" w:rsidRDefault="001D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060048"/>
      <w:docPartObj>
        <w:docPartGallery w:val="Page Numbers (Bottom of Page)"/>
        <w:docPartUnique/>
      </w:docPartObj>
    </w:sdtPr>
    <w:sdtEndPr/>
    <w:sdtContent>
      <w:p w14:paraId="1EF8E416" w14:textId="77777777" w:rsidR="00D06278" w:rsidRDefault="00276994">
        <w:pPr>
          <w:pStyle w:val="Footer"/>
        </w:pPr>
        <w:r>
          <w:fldChar w:fldCharType="begin"/>
        </w:r>
        <w:r w:rsidR="00536F9F">
          <w:instrText xml:space="preserve"> PAGE   \* MERGEFORMAT </w:instrText>
        </w:r>
        <w:r>
          <w:fldChar w:fldCharType="separate"/>
        </w:r>
        <w:r w:rsidR="00296DD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477E" w14:textId="77777777" w:rsidR="001D523C" w:rsidRDefault="001D523C">
      <w:pPr>
        <w:spacing w:after="0" w:line="240" w:lineRule="auto"/>
      </w:pPr>
      <w:r>
        <w:separator/>
      </w:r>
    </w:p>
  </w:footnote>
  <w:footnote w:type="continuationSeparator" w:id="0">
    <w:p w14:paraId="15450064" w14:textId="77777777" w:rsidR="001D523C" w:rsidRDefault="001D5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848"/>
    <w:multiLevelType w:val="hybridMultilevel"/>
    <w:tmpl w:val="258E0C80"/>
    <w:lvl w:ilvl="0" w:tplc="0C50DCC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EC563B"/>
    <w:multiLevelType w:val="hybridMultilevel"/>
    <w:tmpl w:val="C832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9077C"/>
    <w:multiLevelType w:val="hybridMultilevel"/>
    <w:tmpl w:val="89BEE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347B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571316">
    <w:abstractNumId w:val="3"/>
  </w:num>
  <w:num w:numId="2" w16cid:durableId="202254774">
    <w:abstractNumId w:val="2"/>
  </w:num>
  <w:num w:numId="3" w16cid:durableId="556204506">
    <w:abstractNumId w:val="4"/>
  </w:num>
  <w:num w:numId="4" w16cid:durableId="304965955">
    <w:abstractNumId w:val="1"/>
  </w:num>
  <w:num w:numId="5" w16cid:durableId="91916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B8F"/>
    <w:rsid w:val="000A0DDA"/>
    <w:rsid w:val="00134317"/>
    <w:rsid w:val="00166F09"/>
    <w:rsid w:val="00195B1E"/>
    <w:rsid w:val="001A4154"/>
    <w:rsid w:val="001B72B2"/>
    <w:rsid w:val="001D523C"/>
    <w:rsid w:val="001F0318"/>
    <w:rsid w:val="001F2100"/>
    <w:rsid w:val="00266B8F"/>
    <w:rsid w:val="00273D4E"/>
    <w:rsid w:val="00276994"/>
    <w:rsid w:val="00296DDA"/>
    <w:rsid w:val="002C5E07"/>
    <w:rsid w:val="00310032"/>
    <w:rsid w:val="0037176E"/>
    <w:rsid w:val="004B3580"/>
    <w:rsid w:val="004E3CCB"/>
    <w:rsid w:val="004F0638"/>
    <w:rsid w:val="005018AF"/>
    <w:rsid w:val="00516981"/>
    <w:rsid w:val="005240C5"/>
    <w:rsid w:val="00536F9F"/>
    <w:rsid w:val="00541BFE"/>
    <w:rsid w:val="0055441C"/>
    <w:rsid w:val="00585D43"/>
    <w:rsid w:val="005A4639"/>
    <w:rsid w:val="00662D9A"/>
    <w:rsid w:val="006E3F78"/>
    <w:rsid w:val="008306A9"/>
    <w:rsid w:val="00866E24"/>
    <w:rsid w:val="00887DCD"/>
    <w:rsid w:val="008A1572"/>
    <w:rsid w:val="009308C8"/>
    <w:rsid w:val="00952640"/>
    <w:rsid w:val="00A04043"/>
    <w:rsid w:val="00A161B8"/>
    <w:rsid w:val="00AA4A7E"/>
    <w:rsid w:val="00AC3678"/>
    <w:rsid w:val="00AE48AC"/>
    <w:rsid w:val="00B16109"/>
    <w:rsid w:val="00B27397"/>
    <w:rsid w:val="00BD4C1B"/>
    <w:rsid w:val="00C137C6"/>
    <w:rsid w:val="00C34946"/>
    <w:rsid w:val="00C75E70"/>
    <w:rsid w:val="00D047A8"/>
    <w:rsid w:val="00D06278"/>
    <w:rsid w:val="00D42EF7"/>
    <w:rsid w:val="00D4356C"/>
    <w:rsid w:val="00D656B1"/>
    <w:rsid w:val="00D75D00"/>
    <w:rsid w:val="00DB1898"/>
    <w:rsid w:val="00DC70A1"/>
    <w:rsid w:val="00DE7D83"/>
    <w:rsid w:val="00E204B5"/>
    <w:rsid w:val="00E35875"/>
    <w:rsid w:val="00E52D43"/>
    <w:rsid w:val="00E53A0F"/>
    <w:rsid w:val="00E65C4F"/>
    <w:rsid w:val="00F27311"/>
    <w:rsid w:val="00F3576E"/>
    <w:rsid w:val="00F510C1"/>
    <w:rsid w:val="00F80E92"/>
    <w:rsid w:val="00F91D62"/>
    <w:rsid w:val="00FA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F8E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994"/>
  </w:style>
  <w:style w:type="paragraph" w:styleId="Heading1">
    <w:name w:val="heading 1"/>
    <w:basedOn w:val="Normal"/>
    <w:next w:val="Normal"/>
    <w:link w:val="Heading1Char"/>
    <w:uiPriority w:val="9"/>
    <w:qFormat/>
    <w:rsid w:val="002769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276994"/>
    <w:pPr>
      <w:keepNext/>
      <w:keepLines/>
      <w:outlineLvl w:val="1"/>
    </w:pPr>
    <w:rPr>
      <w:rFonts w:asciiTheme="majorHAnsi" w:eastAsiaTheme="majorEastAsia" w:hAnsiTheme="majorHAnsi" w:cstheme="majorBid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6994"/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276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6994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ompanyName">
    <w:name w:val="Company Name"/>
    <w:basedOn w:val="Normal"/>
    <w:qFormat/>
    <w:rsid w:val="00276994"/>
    <w:pPr>
      <w:spacing w:after="0" w:line="240" w:lineRule="auto"/>
      <w:jc w:val="center"/>
    </w:pPr>
    <w:rPr>
      <w:rFonts w:asciiTheme="majorHAnsi" w:eastAsiaTheme="majorEastAsia" w:hAnsiTheme="majorHAnsi" w:cstheme="majorBidi"/>
      <w:b/>
      <w:bCs/>
      <w:color w:val="FFFFFF" w:themeColor="background1"/>
      <w:spacing w:val="-15"/>
      <w:sz w:val="32"/>
    </w:rPr>
  </w:style>
  <w:style w:type="paragraph" w:styleId="Title">
    <w:name w:val="Title"/>
    <w:basedOn w:val="Normal"/>
    <w:next w:val="Normal"/>
    <w:qFormat/>
    <w:rsid w:val="00276994"/>
    <w:pPr>
      <w:spacing w:after="300" w:line="240" w:lineRule="auto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HeaderChar">
    <w:name w:val="Header Char"/>
    <w:basedOn w:val="DefaultParagraphFont"/>
    <w:link w:val="Header"/>
    <w:uiPriority w:val="99"/>
    <w:rsid w:val="00276994"/>
  </w:style>
  <w:style w:type="character" w:customStyle="1" w:styleId="Heading1Char">
    <w:name w:val="Heading 1 Char"/>
    <w:basedOn w:val="DefaultParagraphFont"/>
    <w:link w:val="Heading1"/>
    <w:uiPriority w:val="9"/>
    <w:rsid w:val="00276994"/>
    <w:rPr>
      <w:rFonts w:asciiTheme="majorHAnsi" w:eastAsiaTheme="majorEastAsia" w:hAnsiTheme="majorHAnsi" w:cstheme="majorBidi"/>
      <w:b/>
      <w:bCs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276994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276994"/>
    <w:pPr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276994"/>
  </w:style>
  <w:style w:type="paragraph" w:styleId="ListParagraph">
    <w:name w:val="List Paragraph"/>
    <w:basedOn w:val="Normal"/>
    <w:uiPriority w:val="34"/>
    <w:unhideWhenUsed/>
    <w:qFormat/>
    <w:rsid w:val="005169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46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1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6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9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0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9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dy\AppData\Roaming\Microsoft\Templates\Interoffice%20Memo%20(Professional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2015-07-21T00:00:00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F6743F-B356-484D-AF56-A5230D36B4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B7E72-433B-4B44-9311-2C06B3247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2026-05-04T16:23:00Z</dcterms:created>
  <dcterms:modified xsi:type="dcterms:W3CDTF">2026-05-04T16:23:00Z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TC034649189991</vt:lpwstr>
  </property>
</Properties>
</file>